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ABC" w:rsidRDefault="00170ABC" w:rsidP="006E3ED7">
      <w:pPr>
        <w:pStyle w:val="NormalWeb"/>
        <w:adjustRightInd w:val="0"/>
        <w:snapToGrid w:val="0"/>
        <w:spacing w:before="0" w:beforeAutospacing="0" w:after="0" w:afterAutospacing="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</w:t>
      </w:r>
      <w:r>
        <w:rPr>
          <w:rFonts w:ascii="黑体" w:eastAsia="黑体"/>
          <w:sz w:val="28"/>
          <w:szCs w:val="28"/>
        </w:rPr>
        <w:t>2:</w:t>
      </w:r>
    </w:p>
    <w:p w:rsidR="00170ABC" w:rsidRDefault="00170ABC" w:rsidP="00C855E0">
      <w:pPr>
        <w:pStyle w:val="NormalWeb"/>
        <w:adjustRightInd w:val="0"/>
        <w:snapToGrid w:val="0"/>
        <w:spacing w:before="0" w:beforeAutospacing="0" w:afterLines="200" w:afterAutospacing="0" w:line="620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ascii="文星简大标宋" w:eastAsia="文星简大标宋" w:hint="eastAsia"/>
          <w:sz w:val="36"/>
          <w:szCs w:val="36"/>
        </w:rPr>
        <w:t>研究生国家奖学金获奖学生汇总表</w:t>
      </w:r>
    </w:p>
    <w:p w:rsidR="00170ABC" w:rsidRDefault="00170ABC" w:rsidP="006E3ED7">
      <w:pPr>
        <w:spacing w:line="240" w:lineRule="atLeast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报送单位：</w:t>
      </w:r>
      <w:r>
        <w:rPr>
          <w:rFonts w:ascii="宋体" w:hAnsi="宋体"/>
          <w:color w:val="000000"/>
          <w:sz w:val="24"/>
          <w:u w:val="single"/>
        </w:rPr>
        <w:t xml:space="preserve">                    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公章</w:t>
      </w:r>
      <w:r>
        <w:rPr>
          <w:rFonts w:ascii="宋体" w:hAnsi="宋体"/>
          <w:color w:val="000000"/>
          <w:sz w:val="24"/>
        </w:rPr>
        <w:t xml:space="preserve">)                                                   </w:t>
      </w:r>
      <w:r>
        <w:rPr>
          <w:rFonts w:ascii="宋体" w:hAnsi="宋体" w:hint="eastAsia"/>
          <w:color w:val="000000"/>
          <w:szCs w:val="21"/>
        </w:rPr>
        <w:t>填表日期：</w:t>
      </w:r>
      <w:r>
        <w:rPr>
          <w:rFonts w:ascii="宋体" w:hAnsi="宋体"/>
          <w:color w:val="000000"/>
          <w:szCs w:val="21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/>
          <w:color w:val="000000"/>
          <w:szCs w:val="21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月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szCs w:val="21"/>
        </w:rPr>
        <w:t>日</w:t>
      </w:r>
    </w:p>
    <w:p w:rsidR="00170ABC" w:rsidRDefault="00170ABC" w:rsidP="00C855E0">
      <w:pPr>
        <w:adjustRightInd w:val="0"/>
        <w:snapToGrid w:val="0"/>
        <w:spacing w:beforeLines="50"/>
        <w:rPr>
          <w:szCs w:val="21"/>
        </w:rPr>
      </w:pPr>
      <w:r>
        <w:rPr>
          <w:rFonts w:ascii="宋体" w:hAnsi="宋体"/>
          <w:color w:val="000000"/>
          <w:sz w:val="24"/>
        </w:rPr>
        <w:t xml:space="preserve">                                           </w:t>
      </w:r>
    </w:p>
    <w:tbl>
      <w:tblPr>
        <w:tblW w:w="14262" w:type="dxa"/>
        <w:jc w:val="center"/>
        <w:tblInd w:w="-5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1260"/>
        <w:gridCol w:w="660"/>
        <w:gridCol w:w="780"/>
        <w:gridCol w:w="2055"/>
        <w:gridCol w:w="992"/>
        <w:gridCol w:w="992"/>
        <w:gridCol w:w="1181"/>
        <w:gridCol w:w="1512"/>
        <w:gridCol w:w="1276"/>
        <w:gridCol w:w="1425"/>
        <w:gridCol w:w="1409"/>
      </w:tblGrid>
      <w:tr w:rsidR="00170ABC" w:rsidTr="00821A9B">
        <w:trPr>
          <w:cantSplit/>
          <w:trHeight w:val="435"/>
          <w:jc w:val="center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性别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民族</w:t>
            </w:r>
          </w:p>
        </w:tc>
        <w:tc>
          <w:tcPr>
            <w:tcW w:w="20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身份号码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Pr="004E04C5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 w:rsidRPr="004E04C5">
              <w:rPr>
                <w:rFonts w:ascii="黑体" w:eastAsia="黑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Pr="004E04C5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 w:rsidRPr="004E04C5">
              <w:rPr>
                <w:rFonts w:ascii="黑体" w:eastAsia="黑体" w:cs="宋体" w:hint="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Pr="00086603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color w:val="FF0000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年级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学号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Default="00170ABC" w:rsidP="006E3ED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入学年月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Default="00170ABC" w:rsidP="006E3ED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硕士</w:t>
            </w:r>
            <w:r>
              <w:rPr>
                <w:rFonts w:ascii="黑体" w:eastAsia="黑体"/>
                <w:kern w:val="0"/>
                <w:sz w:val="24"/>
              </w:rPr>
              <w:t>/</w:t>
            </w:r>
            <w:r>
              <w:rPr>
                <w:rFonts w:ascii="黑体" w:eastAsia="黑体" w:hint="eastAsia"/>
                <w:kern w:val="0"/>
                <w:sz w:val="24"/>
              </w:rPr>
              <w:t>博士</w:t>
            </w: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农行账号</w:t>
            </w: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  <w:tr w:rsidR="00170ABC" w:rsidTr="00821A9B">
        <w:trPr>
          <w:trHeight w:val="435"/>
          <w:jc w:val="center"/>
        </w:trPr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2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70ABC" w:rsidRDefault="00170ABC" w:rsidP="00465416">
            <w:pPr>
              <w:autoSpaceDE w:val="0"/>
              <w:autoSpaceDN w:val="0"/>
              <w:spacing w:line="240" w:lineRule="atLeast"/>
              <w:rPr>
                <w:kern w:val="0"/>
                <w:sz w:val="24"/>
              </w:rPr>
            </w:pPr>
          </w:p>
        </w:tc>
      </w:tr>
    </w:tbl>
    <w:p w:rsidR="00170ABC" w:rsidRDefault="00170ABC" w:rsidP="009D4868">
      <w:pPr>
        <w:adjustRightInd w:val="0"/>
        <w:snapToGrid w:val="0"/>
        <w:spacing w:beforeLines="50"/>
        <w:rPr>
          <w:szCs w:val="21"/>
        </w:rPr>
      </w:pPr>
      <w:r>
        <w:rPr>
          <w:rFonts w:hint="eastAsia"/>
          <w:szCs w:val="21"/>
        </w:rPr>
        <w:t>经办人：</w:t>
      </w:r>
      <w:r>
        <w:rPr>
          <w:szCs w:val="21"/>
        </w:rPr>
        <w:t xml:space="preserve">         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              </w:t>
      </w:r>
      <w:r>
        <w:rPr>
          <w:rFonts w:hint="eastAsia"/>
          <w:szCs w:val="21"/>
        </w:rPr>
        <w:t>电子信箱：</w:t>
      </w:r>
    </w:p>
    <w:sectPr w:rsidR="00170ABC" w:rsidSect="00821A9B">
      <w:pgSz w:w="16838" w:h="11906" w:orient="landscape"/>
      <w:pgMar w:top="1701" w:right="1134" w:bottom="1134" w:left="1701" w:header="709" w:footer="709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ABC" w:rsidRDefault="00170ABC" w:rsidP="004E04C5">
      <w:r>
        <w:separator/>
      </w:r>
    </w:p>
  </w:endnote>
  <w:endnote w:type="continuationSeparator" w:id="0">
    <w:p w:rsidR="00170ABC" w:rsidRDefault="00170ABC" w:rsidP="004E0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简大标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ABC" w:rsidRDefault="00170ABC" w:rsidP="004E04C5">
      <w:r>
        <w:separator/>
      </w:r>
    </w:p>
  </w:footnote>
  <w:footnote w:type="continuationSeparator" w:id="0">
    <w:p w:rsidR="00170ABC" w:rsidRDefault="00170ABC" w:rsidP="004E04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ED7"/>
    <w:rsid w:val="000040AF"/>
    <w:rsid w:val="00012F23"/>
    <w:rsid w:val="000133DB"/>
    <w:rsid w:val="000222BE"/>
    <w:rsid w:val="000251A3"/>
    <w:rsid w:val="00026031"/>
    <w:rsid w:val="0003210B"/>
    <w:rsid w:val="00032640"/>
    <w:rsid w:val="000350D7"/>
    <w:rsid w:val="00037CFF"/>
    <w:rsid w:val="000448C4"/>
    <w:rsid w:val="00047ED6"/>
    <w:rsid w:val="000617E5"/>
    <w:rsid w:val="00061953"/>
    <w:rsid w:val="00066682"/>
    <w:rsid w:val="00075BF7"/>
    <w:rsid w:val="00076A1E"/>
    <w:rsid w:val="000847EE"/>
    <w:rsid w:val="00086603"/>
    <w:rsid w:val="0009454A"/>
    <w:rsid w:val="00095216"/>
    <w:rsid w:val="000B25FE"/>
    <w:rsid w:val="000C1690"/>
    <w:rsid w:val="000D07D5"/>
    <w:rsid w:val="000D0B3F"/>
    <w:rsid w:val="000D3304"/>
    <w:rsid w:val="000D4A7B"/>
    <w:rsid w:val="000D6D61"/>
    <w:rsid w:val="000E3A6A"/>
    <w:rsid w:val="000E661B"/>
    <w:rsid w:val="000F40E1"/>
    <w:rsid w:val="0012284D"/>
    <w:rsid w:val="00122D89"/>
    <w:rsid w:val="001245D4"/>
    <w:rsid w:val="00126983"/>
    <w:rsid w:val="00131183"/>
    <w:rsid w:val="001369E4"/>
    <w:rsid w:val="00137959"/>
    <w:rsid w:val="00146941"/>
    <w:rsid w:val="00146FFD"/>
    <w:rsid w:val="0016549A"/>
    <w:rsid w:val="00166066"/>
    <w:rsid w:val="00170967"/>
    <w:rsid w:val="00170ABC"/>
    <w:rsid w:val="00176300"/>
    <w:rsid w:val="0018217F"/>
    <w:rsid w:val="00197EEA"/>
    <w:rsid w:val="001A21E7"/>
    <w:rsid w:val="001B03DB"/>
    <w:rsid w:val="001B0866"/>
    <w:rsid w:val="001B2947"/>
    <w:rsid w:val="001B6230"/>
    <w:rsid w:val="001C56B8"/>
    <w:rsid w:val="001C712C"/>
    <w:rsid w:val="001C730A"/>
    <w:rsid w:val="001D3EE7"/>
    <w:rsid w:val="001D5FB4"/>
    <w:rsid w:val="001D7363"/>
    <w:rsid w:val="001E2752"/>
    <w:rsid w:val="001E7589"/>
    <w:rsid w:val="001F2840"/>
    <w:rsid w:val="001F78CD"/>
    <w:rsid w:val="00200DB5"/>
    <w:rsid w:val="00215A95"/>
    <w:rsid w:val="002172B0"/>
    <w:rsid w:val="00234FF9"/>
    <w:rsid w:val="00241F11"/>
    <w:rsid w:val="00247703"/>
    <w:rsid w:val="002562E7"/>
    <w:rsid w:val="002570CC"/>
    <w:rsid w:val="0026342B"/>
    <w:rsid w:val="00274680"/>
    <w:rsid w:val="002778E2"/>
    <w:rsid w:val="00292799"/>
    <w:rsid w:val="002A4754"/>
    <w:rsid w:val="002B4329"/>
    <w:rsid w:val="002C75E2"/>
    <w:rsid w:val="002D294B"/>
    <w:rsid w:val="002D399A"/>
    <w:rsid w:val="002E0306"/>
    <w:rsid w:val="002E088D"/>
    <w:rsid w:val="002E3302"/>
    <w:rsid w:val="002F709A"/>
    <w:rsid w:val="003057FC"/>
    <w:rsid w:val="003070C7"/>
    <w:rsid w:val="003107FC"/>
    <w:rsid w:val="00313474"/>
    <w:rsid w:val="003250F5"/>
    <w:rsid w:val="00333FA6"/>
    <w:rsid w:val="003354F5"/>
    <w:rsid w:val="00353F1D"/>
    <w:rsid w:val="0036044B"/>
    <w:rsid w:val="00360E2B"/>
    <w:rsid w:val="00364163"/>
    <w:rsid w:val="00364510"/>
    <w:rsid w:val="00364ED2"/>
    <w:rsid w:val="00370AC5"/>
    <w:rsid w:val="003857EC"/>
    <w:rsid w:val="0039765F"/>
    <w:rsid w:val="003A2FBF"/>
    <w:rsid w:val="003A5A83"/>
    <w:rsid w:val="003B6057"/>
    <w:rsid w:val="003C64DF"/>
    <w:rsid w:val="003D4816"/>
    <w:rsid w:val="003E1CD4"/>
    <w:rsid w:val="003F1A0A"/>
    <w:rsid w:val="00403C75"/>
    <w:rsid w:val="00405E43"/>
    <w:rsid w:val="0040765E"/>
    <w:rsid w:val="004213E5"/>
    <w:rsid w:val="00426BE4"/>
    <w:rsid w:val="00434BDB"/>
    <w:rsid w:val="00437580"/>
    <w:rsid w:val="00441B73"/>
    <w:rsid w:val="00460723"/>
    <w:rsid w:val="00465416"/>
    <w:rsid w:val="00471D31"/>
    <w:rsid w:val="00475BD4"/>
    <w:rsid w:val="00477663"/>
    <w:rsid w:val="004813F8"/>
    <w:rsid w:val="0048167F"/>
    <w:rsid w:val="0048782C"/>
    <w:rsid w:val="004A0261"/>
    <w:rsid w:val="004A0BD1"/>
    <w:rsid w:val="004A32F3"/>
    <w:rsid w:val="004B58F9"/>
    <w:rsid w:val="004B6E9B"/>
    <w:rsid w:val="004C2194"/>
    <w:rsid w:val="004C2323"/>
    <w:rsid w:val="004C2E91"/>
    <w:rsid w:val="004D0048"/>
    <w:rsid w:val="004E04C5"/>
    <w:rsid w:val="00501765"/>
    <w:rsid w:val="00517DFF"/>
    <w:rsid w:val="005242DC"/>
    <w:rsid w:val="00534CA5"/>
    <w:rsid w:val="00542D86"/>
    <w:rsid w:val="00550DDB"/>
    <w:rsid w:val="00565BC5"/>
    <w:rsid w:val="0057099E"/>
    <w:rsid w:val="0057271E"/>
    <w:rsid w:val="005749B9"/>
    <w:rsid w:val="00581913"/>
    <w:rsid w:val="005A4797"/>
    <w:rsid w:val="005B2E2A"/>
    <w:rsid w:val="005C626E"/>
    <w:rsid w:val="005D460B"/>
    <w:rsid w:val="005D6548"/>
    <w:rsid w:val="005E0C4E"/>
    <w:rsid w:val="005E55D9"/>
    <w:rsid w:val="005E5AED"/>
    <w:rsid w:val="00603325"/>
    <w:rsid w:val="00622D56"/>
    <w:rsid w:val="00624219"/>
    <w:rsid w:val="006273D5"/>
    <w:rsid w:val="00636659"/>
    <w:rsid w:val="00637D0E"/>
    <w:rsid w:val="006504D6"/>
    <w:rsid w:val="00651F44"/>
    <w:rsid w:val="006812DE"/>
    <w:rsid w:val="0068220D"/>
    <w:rsid w:val="00692714"/>
    <w:rsid w:val="00694D2D"/>
    <w:rsid w:val="006A159E"/>
    <w:rsid w:val="006A2F06"/>
    <w:rsid w:val="006A4E73"/>
    <w:rsid w:val="006A54E2"/>
    <w:rsid w:val="006A6054"/>
    <w:rsid w:val="006A69EE"/>
    <w:rsid w:val="006B2A58"/>
    <w:rsid w:val="006B2C62"/>
    <w:rsid w:val="006B5DB6"/>
    <w:rsid w:val="006D1CF4"/>
    <w:rsid w:val="006D610A"/>
    <w:rsid w:val="006E3ED7"/>
    <w:rsid w:val="006E4357"/>
    <w:rsid w:val="006E6B50"/>
    <w:rsid w:val="006F3552"/>
    <w:rsid w:val="006F5173"/>
    <w:rsid w:val="006F7767"/>
    <w:rsid w:val="00716DA0"/>
    <w:rsid w:val="007276A6"/>
    <w:rsid w:val="007322E2"/>
    <w:rsid w:val="00733211"/>
    <w:rsid w:val="00735722"/>
    <w:rsid w:val="00740F03"/>
    <w:rsid w:val="007411E9"/>
    <w:rsid w:val="00747ED7"/>
    <w:rsid w:val="00757AA1"/>
    <w:rsid w:val="00760A7A"/>
    <w:rsid w:val="00777E56"/>
    <w:rsid w:val="00781056"/>
    <w:rsid w:val="0078121F"/>
    <w:rsid w:val="007930B0"/>
    <w:rsid w:val="007933A5"/>
    <w:rsid w:val="007A4235"/>
    <w:rsid w:val="007A4A6D"/>
    <w:rsid w:val="007A690C"/>
    <w:rsid w:val="007B4745"/>
    <w:rsid w:val="007C4BFF"/>
    <w:rsid w:val="007C6CDC"/>
    <w:rsid w:val="007D0D9D"/>
    <w:rsid w:val="007D3099"/>
    <w:rsid w:val="007E5358"/>
    <w:rsid w:val="007F4946"/>
    <w:rsid w:val="007F6022"/>
    <w:rsid w:val="00815A14"/>
    <w:rsid w:val="0081623F"/>
    <w:rsid w:val="00816DEF"/>
    <w:rsid w:val="0082025C"/>
    <w:rsid w:val="00821A9B"/>
    <w:rsid w:val="00831B81"/>
    <w:rsid w:val="008338E9"/>
    <w:rsid w:val="00834009"/>
    <w:rsid w:val="00837091"/>
    <w:rsid w:val="00843895"/>
    <w:rsid w:val="00847B7D"/>
    <w:rsid w:val="00850FC6"/>
    <w:rsid w:val="00852A18"/>
    <w:rsid w:val="008538EA"/>
    <w:rsid w:val="00856B3A"/>
    <w:rsid w:val="00860714"/>
    <w:rsid w:val="008676E7"/>
    <w:rsid w:val="00886F8D"/>
    <w:rsid w:val="0089095D"/>
    <w:rsid w:val="008938FA"/>
    <w:rsid w:val="00894C00"/>
    <w:rsid w:val="00894E7C"/>
    <w:rsid w:val="008A3F33"/>
    <w:rsid w:val="008C047F"/>
    <w:rsid w:val="008C2B66"/>
    <w:rsid w:val="008D21E5"/>
    <w:rsid w:val="008D452C"/>
    <w:rsid w:val="008D761A"/>
    <w:rsid w:val="008F518C"/>
    <w:rsid w:val="00901EBA"/>
    <w:rsid w:val="009041A9"/>
    <w:rsid w:val="009401B8"/>
    <w:rsid w:val="00951B24"/>
    <w:rsid w:val="00953688"/>
    <w:rsid w:val="009701CD"/>
    <w:rsid w:val="00985F27"/>
    <w:rsid w:val="009A2BF1"/>
    <w:rsid w:val="009A4CDC"/>
    <w:rsid w:val="009C7534"/>
    <w:rsid w:val="009C778C"/>
    <w:rsid w:val="009D4868"/>
    <w:rsid w:val="009F24AE"/>
    <w:rsid w:val="00A03566"/>
    <w:rsid w:val="00A06775"/>
    <w:rsid w:val="00A075CA"/>
    <w:rsid w:val="00A07EBC"/>
    <w:rsid w:val="00A21120"/>
    <w:rsid w:val="00A23A2E"/>
    <w:rsid w:val="00A261CA"/>
    <w:rsid w:val="00A307CE"/>
    <w:rsid w:val="00A3319A"/>
    <w:rsid w:val="00A5125E"/>
    <w:rsid w:val="00A6058C"/>
    <w:rsid w:val="00A73C58"/>
    <w:rsid w:val="00AA229F"/>
    <w:rsid w:val="00AA522F"/>
    <w:rsid w:val="00AB0E49"/>
    <w:rsid w:val="00AB2FFD"/>
    <w:rsid w:val="00AB4619"/>
    <w:rsid w:val="00AC6F8F"/>
    <w:rsid w:val="00AD172A"/>
    <w:rsid w:val="00AD47B4"/>
    <w:rsid w:val="00AF31D5"/>
    <w:rsid w:val="00B03DA1"/>
    <w:rsid w:val="00B2352E"/>
    <w:rsid w:val="00B4291C"/>
    <w:rsid w:val="00B43705"/>
    <w:rsid w:val="00B467BC"/>
    <w:rsid w:val="00B503C7"/>
    <w:rsid w:val="00B55561"/>
    <w:rsid w:val="00B65E7F"/>
    <w:rsid w:val="00B6721B"/>
    <w:rsid w:val="00B73AD8"/>
    <w:rsid w:val="00B74DA4"/>
    <w:rsid w:val="00B75802"/>
    <w:rsid w:val="00B76CF7"/>
    <w:rsid w:val="00BD1E16"/>
    <w:rsid w:val="00BD556E"/>
    <w:rsid w:val="00BD58F3"/>
    <w:rsid w:val="00BE12C8"/>
    <w:rsid w:val="00BE6EBA"/>
    <w:rsid w:val="00BE78A4"/>
    <w:rsid w:val="00BF7AC6"/>
    <w:rsid w:val="00C02055"/>
    <w:rsid w:val="00C20ED9"/>
    <w:rsid w:val="00C2444E"/>
    <w:rsid w:val="00C26902"/>
    <w:rsid w:val="00C31657"/>
    <w:rsid w:val="00C33553"/>
    <w:rsid w:val="00C506D2"/>
    <w:rsid w:val="00C53888"/>
    <w:rsid w:val="00C64731"/>
    <w:rsid w:val="00C755F2"/>
    <w:rsid w:val="00C8200B"/>
    <w:rsid w:val="00C855E0"/>
    <w:rsid w:val="00C87FCA"/>
    <w:rsid w:val="00C930BC"/>
    <w:rsid w:val="00C94CFF"/>
    <w:rsid w:val="00CA1DAB"/>
    <w:rsid w:val="00CB7D44"/>
    <w:rsid w:val="00CC40C6"/>
    <w:rsid w:val="00CC5546"/>
    <w:rsid w:val="00CD236F"/>
    <w:rsid w:val="00CE51DC"/>
    <w:rsid w:val="00CF22BE"/>
    <w:rsid w:val="00CF34E5"/>
    <w:rsid w:val="00D023F3"/>
    <w:rsid w:val="00D338A1"/>
    <w:rsid w:val="00D36BD3"/>
    <w:rsid w:val="00D40858"/>
    <w:rsid w:val="00D4233A"/>
    <w:rsid w:val="00D500D5"/>
    <w:rsid w:val="00D5111F"/>
    <w:rsid w:val="00D62416"/>
    <w:rsid w:val="00D63B2B"/>
    <w:rsid w:val="00D66BEB"/>
    <w:rsid w:val="00D74D3E"/>
    <w:rsid w:val="00D75A78"/>
    <w:rsid w:val="00D83117"/>
    <w:rsid w:val="00D87D6D"/>
    <w:rsid w:val="00D9161C"/>
    <w:rsid w:val="00D96A0D"/>
    <w:rsid w:val="00DA0782"/>
    <w:rsid w:val="00DA15A0"/>
    <w:rsid w:val="00DA420E"/>
    <w:rsid w:val="00DA4E23"/>
    <w:rsid w:val="00DB100F"/>
    <w:rsid w:val="00E0222F"/>
    <w:rsid w:val="00E23EBA"/>
    <w:rsid w:val="00E32BF6"/>
    <w:rsid w:val="00E36E57"/>
    <w:rsid w:val="00E431C7"/>
    <w:rsid w:val="00E56335"/>
    <w:rsid w:val="00E60242"/>
    <w:rsid w:val="00E61255"/>
    <w:rsid w:val="00E720B6"/>
    <w:rsid w:val="00E73895"/>
    <w:rsid w:val="00E74FFE"/>
    <w:rsid w:val="00E77F53"/>
    <w:rsid w:val="00E9660F"/>
    <w:rsid w:val="00E9781A"/>
    <w:rsid w:val="00EA0BA8"/>
    <w:rsid w:val="00EA231E"/>
    <w:rsid w:val="00EB55A1"/>
    <w:rsid w:val="00EB749C"/>
    <w:rsid w:val="00EB7DF2"/>
    <w:rsid w:val="00EC37A0"/>
    <w:rsid w:val="00ED2A3A"/>
    <w:rsid w:val="00EF18A7"/>
    <w:rsid w:val="00F00779"/>
    <w:rsid w:val="00F03768"/>
    <w:rsid w:val="00F060BF"/>
    <w:rsid w:val="00F103ED"/>
    <w:rsid w:val="00F11117"/>
    <w:rsid w:val="00F42882"/>
    <w:rsid w:val="00F61ED3"/>
    <w:rsid w:val="00F6224D"/>
    <w:rsid w:val="00F72297"/>
    <w:rsid w:val="00FA586D"/>
    <w:rsid w:val="00FB0DB3"/>
    <w:rsid w:val="00FC55A2"/>
    <w:rsid w:val="00FC56FB"/>
    <w:rsid w:val="00FE3ACA"/>
    <w:rsid w:val="00FF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D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3E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semiHidden/>
    <w:rsid w:val="004E04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04C5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E0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04C5"/>
    <w:rPr>
      <w:rFonts w:ascii="Times New Roman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3795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41F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62</Words>
  <Characters>355</Characters>
  <Application>Microsoft Office Outlook</Application>
  <DocSecurity>0</DocSecurity>
  <Lines>0</Lines>
  <Paragraphs>0</Paragraphs>
  <ScaleCrop>false</ScaleCrop>
  <Company>www.sdwmbbs.com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附4</dc:title>
  <dc:subject/>
  <dc:creator>吴昊</dc:creator>
  <cp:keywords/>
  <dc:description/>
  <cp:lastModifiedBy>王斌</cp:lastModifiedBy>
  <cp:revision>7</cp:revision>
  <cp:lastPrinted>2012-12-17T12:00:00Z</cp:lastPrinted>
  <dcterms:created xsi:type="dcterms:W3CDTF">2012-12-17T08:05:00Z</dcterms:created>
  <dcterms:modified xsi:type="dcterms:W3CDTF">2012-12-17T12:02:00Z</dcterms:modified>
</cp:coreProperties>
</file>